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C6BD2" w14:textId="77777777" w:rsidR="009B6970" w:rsidRDefault="009B6970" w:rsidP="009B6970">
      <w:pPr>
        <w:pStyle w:val="NoSpacing"/>
      </w:pPr>
      <w:r>
        <w:rPr>
          <w:u w:val="single"/>
        </w:rPr>
        <w:t>Robert BLOFELD</w:t>
      </w:r>
      <w:r>
        <w:t xml:space="preserve">       (fl.1484)</w:t>
      </w:r>
    </w:p>
    <w:p w14:paraId="5111110F" w14:textId="77777777" w:rsidR="009B6970" w:rsidRDefault="009B6970" w:rsidP="009B6970">
      <w:pPr>
        <w:pStyle w:val="NoSpacing"/>
      </w:pPr>
      <w:r>
        <w:t xml:space="preserve">of </w:t>
      </w:r>
      <w:proofErr w:type="spellStart"/>
      <w:r>
        <w:t>Hemsby</w:t>
      </w:r>
      <w:proofErr w:type="spellEnd"/>
      <w:r>
        <w:t>, Norfolk. Yeoman.</w:t>
      </w:r>
    </w:p>
    <w:p w14:paraId="16C84804" w14:textId="77777777" w:rsidR="009B6970" w:rsidRDefault="009B6970" w:rsidP="009B6970">
      <w:pPr>
        <w:pStyle w:val="NoSpacing"/>
      </w:pPr>
    </w:p>
    <w:p w14:paraId="1C7F7395" w14:textId="77777777" w:rsidR="009B6970" w:rsidRDefault="009B6970" w:rsidP="009B6970">
      <w:pPr>
        <w:pStyle w:val="NoSpacing"/>
      </w:pPr>
    </w:p>
    <w:p w14:paraId="6081E275" w14:textId="77777777" w:rsidR="009B6970" w:rsidRDefault="009B6970" w:rsidP="009B6970">
      <w:pPr>
        <w:pStyle w:val="NoSpacing"/>
      </w:pPr>
      <w:r>
        <w:tab/>
        <w:t>1484</w:t>
      </w:r>
      <w:r>
        <w:tab/>
        <w:t xml:space="preserve">Roger </w:t>
      </w:r>
      <w:proofErr w:type="spellStart"/>
      <w:r>
        <w:t>Arowesmyth</w:t>
      </w:r>
      <w:proofErr w:type="spellEnd"/>
      <w:r>
        <w:t xml:space="preserve"> of Norwich(q.v.) brought a plaint of debt against him,</w:t>
      </w:r>
    </w:p>
    <w:p w14:paraId="71D99FB5" w14:textId="77777777" w:rsidR="009B6970" w:rsidRDefault="009B6970" w:rsidP="009B6970">
      <w:pPr>
        <w:pStyle w:val="NoSpacing"/>
      </w:pPr>
      <w:r>
        <w:tab/>
      </w:r>
      <w:r>
        <w:tab/>
        <w:t xml:space="preserve">Robert Maynard of </w:t>
      </w:r>
      <w:proofErr w:type="spellStart"/>
      <w:r>
        <w:t>Martham</w:t>
      </w:r>
      <w:proofErr w:type="spellEnd"/>
      <w:r>
        <w:t>(q.v.), Henry Tolle of Winterton(q.v.) and</w:t>
      </w:r>
    </w:p>
    <w:p w14:paraId="44D0D099" w14:textId="77777777" w:rsidR="009B6970" w:rsidRDefault="009B6970" w:rsidP="009B6970">
      <w:pPr>
        <w:pStyle w:val="NoSpacing"/>
      </w:pPr>
      <w:r>
        <w:tab/>
      </w:r>
      <w:r>
        <w:tab/>
        <w:t xml:space="preserve">John Clerk of </w:t>
      </w:r>
      <w:proofErr w:type="spellStart"/>
      <w:r>
        <w:t>Clippersby</w:t>
      </w:r>
      <w:proofErr w:type="spellEnd"/>
      <w:r>
        <w:t>(q.v.).</w:t>
      </w:r>
    </w:p>
    <w:p w14:paraId="19DF6283" w14:textId="4F8E9B00" w:rsidR="009B6970" w:rsidRDefault="009B6970" w:rsidP="009B697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3CB0C38D" w14:textId="77777777" w:rsidR="00D87473" w:rsidRDefault="00D87473" w:rsidP="00D87473">
      <w:pPr>
        <w:pStyle w:val="NoSpacing"/>
      </w:pPr>
      <w:r>
        <w:tab/>
        <w:t>1484</w:t>
      </w:r>
      <w:r>
        <w:tab/>
        <w:t>Sir Henry Wentworth(q.v.) brought a plaint of debt against him, Stephen</w:t>
      </w:r>
    </w:p>
    <w:p w14:paraId="644AD8A7" w14:textId="77777777" w:rsidR="00D87473" w:rsidRDefault="00D87473" w:rsidP="00D87473">
      <w:pPr>
        <w:pStyle w:val="NoSpacing"/>
      </w:pPr>
      <w:r>
        <w:tab/>
      </w:r>
      <w:r>
        <w:tab/>
        <w:t xml:space="preserve">Russe of </w:t>
      </w:r>
      <w:proofErr w:type="spellStart"/>
      <w:r>
        <w:t>Rollesby</w:t>
      </w:r>
      <w:proofErr w:type="spellEnd"/>
      <w:r>
        <w:t xml:space="preserve">(q.v.) and William Hay of </w:t>
      </w:r>
      <w:proofErr w:type="spellStart"/>
      <w:proofErr w:type="gramStart"/>
      <w:r>
        <w:t>Hemsby</w:t>
      </w:r>
      <w:proofErr w:type="spellEnd"/>
      <w:r>
        <w:t>(</w:t>
      </w:r>
      <w:proofErr w:type="spellStart"/>
      <w:proofErr w:type="gramEnd"/>
      <w:r>
        <w:t>q.v</w:t>
      </w:r>
      <w:proofErr w:type="spellEnd"/>
      <w:r>
        <w:t>)</w:t>
      </w:r>
    </w:p>
    <w:p w14:paraId="2666761B" w14:textId="77777777" w:rsidR="00D87473" w:rsidRDefault="00D87473" w:rsidP="00D87473">
      <w:pPr>
        <w:pStyle w:val="NoSpacing"/>
      </w:pPr>
      <w:r>
        <w:tab/>
      </w:r>
      <w:r>
        <w:tab/>
        <w:t>(http://aalt.law.uh.edu/Indices/CP40Indices/CP40no888Pl.htm)</w:t>
      </w:r>
    </w:p>
    <w:p w14:paraId="2CDD3115" w14:textId="77777777" w:rsidR="00D87473" w:rsidRDefault="00D87473" w:rsidP="009B6970">
      <w:pPr>
        <w:pStyle w:val="NoSpacing"/>
      </w:pPr>
    </w:p>
    <w:p w14:paraId="29D308C5" w14:textId="77777777" w:rsidR="009B6970" w:rsidRDefault="009B6970" w:rsidP="009B6970">
      <w:pPr>
        <w:pStyle w:val="NoSpacing"/>
      </w:pPr>
    </w:p>
    <w:p w14:paraId="2004247E" w14:textId="77777777" w:rsidR="009B6970" w:rsidRDefault="009B6970" w:rsidP="009B6970">
      <w:pPr>
        <w:pStyle w:val="NoSpacing"/>
      </w:pPr>
    </w:p>
    <w:p w14:paraId="59F8AEB8" w14:textId="3C1F303E" w:rsidR="009B6970" w:rsidRDefault="009B6970" w:rsidP="009B6970">
      <w:pPr>
        <w:pStyle w:val="NoSpacing"/>
      </w:pPr>
      <w:r>
        <w:t>15 May 2015</w:t>
      </w:r>
    </w:p>
    <w:p w14:paraId="138A933E" w14:textId="381CD54C" w:rsidR="00D87473" w:rsidRDefault="00D87473" w:rsidP="009B6970">
      <w:pPr>
        <w:pStyle w:val="NoSpacing"/>
      </w:pPr>
      <w:r>
        <w:t>23 June 2019</w:t>
      </w:r>
      <w:bookmarkStart w:id="0" w:name="_GoBack"/>
      <w:bookmarkEnd w:id="0"/>
    </w:p>
    <w:p w14:paraId="3453A47B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A5AC6" w14:textId="77777777" w:rsidR="009B6970" w:rsidRDefault="009B6970" w:rsidP="00920DE3">
      <w:pPr>
        <w:spacing w:after="0" w:line="240" w:lineRule="auto"/>
      </w:pPr>
      <w:r>
        <w:separator/>
      </w:r>
    </w:p>
  </w:endnote>
  <w:endnote w:type="continuationSeparator" w:id="0">
    <w:p w14:paraId="5BF8BCEA" w14:textId="77777777" w:rsidR="009B6970" w:rsidRDefault="009B69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B435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78CB" w14:textId="77777777" w:rsidR="00C009D8" w:rsidRPr="00C009D8" w:rsidRDefault="00C009D8">
    <w:pPr>
      <w:pStyle w:val="Footer"/>
    </w:pPr>
    <w:r>
      <w:t>Copyright I.S.Rogers 9 August 2013</w:t>
    </w:r>
  </w:p>
  <w:p w14:paraId="554BEDE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2F6B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9E225" w14:textId="77777777" w:rsidR="009B6970" w:rsidRDefault="009B6970" w:rsidP="00920DE3">
      <w:pPr>
        <w:spacing w:after="0" w:line="240" w:lineRule="auto"/>
      </w:pPr>
      <w:r>
        <w:separator/>
      </w:r>
    </w:p>
  </w:footnote>
  <w:footnote w:type="continuationSeparator" w:id="0">
    <w:p w14:paraId="4C4CA5E2" w14:textId="77777777" w:rsidR="009B6970" w:rsidRDefault="009B69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CD78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2C30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D71C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970"/>
    <w:rsid w:val="00120749"/>
    <w:rsid w:val="00624CAE"/>
    <w:rsid w:val="00920DE3"/>
    <w:rsid w:val="009B6970"/>
    <w:rsid w:val="00C009D8"/>
    <w:rsid w:val="00CF53C8"/>
    <w:rsid w:val="00D8747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7E25A"/>
  <w15:docId w15:val="{86CC5C31-172C-413F-B7C3-26793CE4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69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2015-06-02T19:21:00Z</dcterms:created>
  <dcterms:modified xsi:type="dcterms:W3CDTF">2019-06-23T13:58:00Z</dcterms:modified>
</cp:coreProperties>
</file>